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D1CAD" w14:textId="77777777" w:rsidR="00A024BE" w:rsidRDefault="00A024BE" w:rsidP="00A024B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JONES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fl.1457)</w:t>
      </w:r>
    </w:p>
    <w:p w14:paraId="49321514" w14:textId="77777777" w:rsidR="00A024BE" w:rsidRDefault="00A024BE" w:rsidP="00A024BE">
      <w:pPr>
        <w:pStyle w:val="NoSpacing"/>
        <w:rPr>
          <w:rFonts w:eastAsia="Times New Roman" w:cs="Times New Roman"/>
          <w:szCs w:val="24"/>
        </w:rPr>
      </w:pPr>
    </w:p>
    <w:p w14:paraId="215F8040" w14:textId="77777777" w:rsidR="00A024BE" w:rsidRDefault="00A024BE" w:rsidP="00A024BE">
      <w:pPr>
        <w:pStyle w:val="NoSpacing"/>
        <w:rPr>
          <w:rFonts w:eastAsia="Times New Roman" w:cs="Times New Roman"/>
          <w:szCs w:val="24"/>
        </w:rPr>
      </w:pPr>
    </w:p>
    <w:p w14:paraId="67C7E4E0" w14:textId="77777777" w:rsidR="00A024BE" w:rsidRDefault="00A024BE" w:rsidP="00A024B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Sep.1457</w:t>
      </w:r>
      <w:r>
        <w:rPr>
          <w:rFonts w:eastAsia="Times New Roman" w:cs="Times New Roman"/>
          <w:szCs w:val="24"/>
        </w:rPr>
        <w:tab/>
        <w:t xml:space="preserve">He was on a commission to arrest Peter </w:t>
      </w:r>
      <w:proofErr w:type="spellStart"/>
      <w:r>
        <w:rPr>
          <w:rFonts w:eastAsia="Times New Roman" w:cs="Times New Roman"/>
          <w:szCs w:val="24"/>
        </w:rPr>
        <w:t>Holond</w:t>
      </w:r>
      <w:proofErr w:type="spellEnd"/>
      <w:r>
        <w:rPr>
          <w:rFonts w:eastAsia="Times New Roman" w:cs="Times New Roman"/>
          <w:szCs w:val="24"/>
        </w:rPr>
        <w:t xml:space="preserve">, late of </w:t>
      </w:r>
      <w:proofErr w:type="spellStart"/>
      <w:r>
        <w:rPr>
          <w:rFonts w:eastAsia="Times New Roman" w:cs="Times New Roman"/>
          <w:szCs w:val="24"/>
        </w:rPr>
        <w:t>Newerk</w:t>
      </w:r>
      <w:proofErr w:type="spellEnd"/>
      <w:r>
        <w:rPr>
          <w:rFonts w:eastAsia="Times New Roman" w:cs="Times New Roman"/>
          <w:szCs w:val="24"/>
        </w:rPr>
        <w:t xml:space="preserve">, </w:t>
      </w:r>
    </w:p>
    <w:p w14:paraId="7AA4461B" w14:textId="77777777" w:rsidR="00A024BE" w:rsidRDefault="00A024BE" w:rsidP="00A024B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Surrey(q.v.), and take him before the King in Chancery to answer</w:t>
      </w:r>
    </w:p>
    <w:p w14:paraId="0B2266C2" w14:textId="77777777" w:rsidR="00A024BE" w:rsidRDefault="00A024BE" w:rsidP="00A024B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certain charges.      (C.P.R. 1452-61 p.400)</w:t>
      </w:r>
    </w:p>
    <w:p w14:paraId="41CCD826" w14:textId="77777777" w:rsidR="00A024BE" w:rsidRDefault="00A024BE" w:rsidP="00A024BE">
      <w:pPr>
        <w:pStyle w:val="NoSpacing"/>
        <w:rPr>
          <w:rFonts w:eastAsia="Times New Roman" w:cs="Times New Roman"/>
          <w:szCs w:val="24"/>
        </w:rPr>
      </w:pPr>
    </w:p>
    <w:p w14:paraId="6A8D0211" w14:textId="77777777" w:rsidR="00A024BE" w:rsidRDefault="00A024BE" w:rsidP="00A024BE">
      <w:pPr>
        <w:pStyle w:val="NoSpacing"/>
        <w:rPr>
          <w:rFonts w:eastAsia="Times New Roman" w:cs="Times New Roman"/>
          <w:szCs w:val="24"/>
        </w:rPr>
      </w:pPr>
    </w:p>
    <w:p w14:paraId="3E954554" w14:textId="77777777" w:rsidR="00A024BE" w:rsidRDefault="00A024BE" w:rsidP="00A024B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February 2025</w:t>
      </w:r>
    </w:p>
    <w:p w14:paraId="3F6A6CA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DC26A" w14:textId="77777777" w:rsidR="00A024BE" w:rsidRDefault="00A024BE" w:rsidP="009139A6">
      <w:r>
        <w:separator/>
      </w:r>
    </w:p>
  </w:endnote>
  <w:endnote w:type="continuationSeparator" w:id="0">
    <w:p w14:paraId="7EB94378" w14:textId="77777777" w:rsidR="00A024BE" w:rsidRDefault="00A024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B74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6F9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B9D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0BEE6" w14:textId="77777777" w:rsidR="00A024BE" w:rsidRDefault="00A024BE" w:rsidP="009139A6">
      <w:r>
        <w:separator/>
      </w:r>
    </w:p>
  </w:footnote>
  <w:footnote w:type="continuationSeparator" w:id="0">
    <w:p w14:paraId="779AC632" w14:textId="77777777" w:rsidR="00A024BE" w:rsidRDefault="00A024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E79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569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928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4BE"/>
    <w:rsid w:val="000666E0"/>
    <w:rsid w:val="002510B7"/>
    <w:rsid w:val="00270799"/>
    <w:rsid w:val="005921A2"/>
    <w:rsid w:val="005C130B"/>
    <w:rsid w:val="00826F5C"/>
    <w:rsid w:val="009139A6"/>
    <w:rsid w:val="009411C2"/>
    <w:rsid w:val="009448BB"/>
    <w:rsid w:val="00947624"/>
    <w:rsid w:val="00A024BE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212AE"/>
  <w15:chartTrackingRefBased/>
  <w15:docId w15:val="{C0CD3B8D-97BC-444B-9465-0BD2FF471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2025-02-12T18:20:00Z</dcterms:created>
  <dcterms:modified xsi:type="dcterms:W3CDTF">2025-02-12T18:20:00Z</dcterms:modified>
</cp:coreProperties>
</file>